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A6E" w:rsidRPr="006E240D" w:rsidRDefault="00551A6E" w:rsidP="006E240D">
      <w:pPr>
        <w:shd w:val="clear" w:color="auto" w:fill="FFFFFF"/>
        <w:tabs>
          <w:tab w:val="left" w:pos="3499"/>
          <w:tab w:val="left" w:pos="5837"/>
        </w:tabs>
        <w:ind w:left="-1276" w:right="-540" w:hanging="164"/>
        <w:jc w:val="center"/>
        <w:rPr>
          <w:rFonts w:ascii="Times New Roman" w:hAnsi="Times New Roman"/>
          <w:b/>
          <w:sz w:val="52"/>
          <w:szCs w:val="52"/>
          <w:lang w:val="uk-UA"/>
        </w:rPr>
      </w:pPr>
      <w:r w:rsidRPr="006E240D">
        <w:rPr>
          <w:rFonts w:ascii="Times New Roman" w:hAnsi="Times New Roman"/>
          <w:b/>
          <w:sz w:val="52"/>
          <w:szCs w:val="52"/>
          <w:lang w:val="uk-UA"/>
        </w:rPr>
        <w:t>Свято «Мій перший найкращий зошит»</w:t>
      </w:r>
    </w:p>
    <w:p w:rsidR="00551A6E" w:rsidRPr="006E240D" w:rsidRDefault="00551A6E" w:rsidP="006E240D">
      <w:pPr>
        <w:shd w:val="clear" w:color="auto" w:fill="FFFFFF"/>
        <w:tabs>
          <w:tab w:val="left" w:pos="3499"/>
          <w:tab w:val="left" w:pos="5837"/>
        </w:tabs>
        <w:spacing w:line="360" w:lineRule="auto"/>
        <w:ind w:left="-1276" w:right="-540" w:hanging="164"/>
        <w:jc w:val="both"/>
        <w:rPr>
          <w:rFonts w:ascii="Times New Roman" w:hAnsi="Times New Roman"/>
          <w:b/>
          <w:sz w:val="52"/>
          <w:szCs w:val="52"/>
          <w:lang w:val="uk-UA"/>
        </w:rPr>
      </w:pPr>
      <w:r w:rsidRPr="006E240D">
        <w:rPr>
          <w:rFonts w:ascii="Times New Roman" w:hAnsi="Times New Roman"/>
          <w:b/>
          <w:sz w:val="52"/>
          <w:szCs w:val="52"/>
          <w:lang w:val="uk-UA"/>
        </w:rPr>
        <w:t xml:space="preserve">                  </w:t>
      </w:r>
    </w:p>
    <w:p w:rsidR="00551A6E" w:rsidRPr="006E240D" w:rsidRDefault="00551A6E" w:rsidP="006E240D">
      <w:pPr>
        <w:spacing w:line="360" w:lineRule="auto"/>
        <w:ind w:hanging="540"/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sz w:val="28"/>
          <w:szCs w:val="28"/>
          <w:lang w:val="uk-UA"/>
        </w:rPr>
        <w:t>Мета</w:t>
      </w:r>
      <w:r w:rsidRPr="006E240D">
        <w:rPr>
          <w:rFonts w:ascii="Times New Roman" w:hAnsi="Times New Roman"/>
          <w:sz w:val="28"/>
          <w:szCs w:val="28"/>
          <w:lang w:val="uk-UA"/>
        </w:rPr>
        <w:t>: поглибити знання учнів про роль зошита в навчанні; важливість грамотного охайного ведення зошитів; розвивати пізнавальний інтерес та творчі здібності учнів, їх ініціативність; виховувати любов до школи, до навчання, відповідальне ставлення до навчальної праці; виховувати бережливість, охайність, повагу до інших.</w:t>
      </w:r>
    </w:p>
    <w:p w:rsidR="00551A6E" w:rsidRPr="006E240D" w:rsidRDefault="00551A6E" w:rsidP="006E240D">
      <w:pPr>
        <w:spacing w:line="360" w:lineRule="auto"/>
        <w:ind w:hanging="540"/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sz w:val="28"/>
          <w:szCs w:val="28"/>
          <w:lang w:val="uk-UA"/>
        </w:rPr>
        <w:t>Обладнання</w:t>
      </w:r>
      <w:r w:rsidRPr="006E240D">
        <w:rPr>
          <w:rFonts w:ascii="Times New Roman" w:hAnsi="Times New Roman"/>
          <w:sz w:val="28"/>
          <w:szCs w:val="28"/>
          <w:lang w:val="uk-UA"/>
        </w:rPr>
        <w:t>: виставка «Мій перший найкращий зошит», малюнки, телеграма, дипломи.</w:t>
      </w:r>
    </w:p>
    <w:p w:rsidR="00551A6E" w:rsidRPr="006E240D" w:rsidRDefault="00551A6E" w:rsidP="006E240D">
      <w:pPr>
        <w:spacing w:line="360" w:lineRule="auto"/>
        <w:ind w:hanging="54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sz w:val="28"/>
          <w:szCs w:val="28"/>
          <w:lang w:val="uk-UA"/>
        </w:rPr>
        <w:t xml:space="preserve">Хід </w:t>
      </w:r>
      <w:r>
        <w:rPr>
          <w:rFonts w:ascii="Times New Roman" w:hAnsi="Times New Roman"/>
          <w:b/>
          <w:sz w:val="28"/>
          <w:szCs w:val="28"/>
          <w:lang w:val="uk-UA"/>
        </w:rPr>
        <w:t>свята</w:t>
      </w:r>
    </w:p>
    <w:p w:rsidR="00551A6E" w:rsidRPr="006E240D" w:rsidRDefault="00551A6E" w:rsidP="006E240D">
      <w:pPr>
        <w:spacing w:line="360" w:lineRule="auto"/>
        <w:ind w:left="-7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sz w:val="28"/>
          <w:szCs w:val="28"/>
          <w:lang w:val="uk-UA"/>
        </w:rPr>
        <w:t>Вступне слово вчителя</w:t>
      </w:r>
    </w:p>
    <w:p w:rsidR="00551A6E" w:rsidRPr="006E240D" w:rsidRDefault="00551A6E" w:rsidP="006E240D">
      <w:pPr>
        <w:spacing w:line="360" w:lineRule="auto"/>
        <w:ind w:left="-720"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6E240D">
        <w:rPr>
          <w:rFonts w:ascii="Times New Roman" w:hAnsi="Times New Roman"/>
          <w:sz w:val="28"/>
          <w:szCs w:val="28"/>
          <w:lang w:val="en-US"/>
        </w:rPr>
        <w:t xml:space="preserve">-- </w:t>
      </w:r>
      <w:r w:rsidRPr="006E240D">
        <w:rPr>
          <w:rFonts w:ascii="Times New Roman" w:hAnsi="Times New Roman"/>
          <w:sz w:val="28"/>
          <w:szCs w:val="28"/>
          <w:lang w:val="uk-UA"/>
        </w:rPr>
        <w:t>Добрий день дорогі діти, шановні вчителі, гості! Сьогодні у нас свято, свято незвичайне, свято</w:t>
      </w:r>
      <w:r w:rsidRPr="006E240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E240D">
        <w:rPr>
          <w:rFonts w:ascii="Times New Roman" w:hAnsi="Times New Roman"/>
          <w:sz w:val="28"/>
          <w:szCs w:val="28"/>
          <w:lang w:val="uk-UA"/>
        </w:rPr>
        <w:t xml:space="preserve">першого найкращого зошита. </w:t>
      </w:r>
      <w:r w:rsidRPr="006E240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E240D">
        <w:rPr>
          <w:rFonts w:ascii="Times New Roman" w:hAnsi="Times New Roman"/>
          <w:sz w:val="28"/>
          <w:szCs w:val="28"/>
          <w:lang w:val="uk-UA"/>
        </w:rPr>
        <w:t>Букви рядочками лягають, одна біля одної, ніби крапельки дощу сплітаються в тонке мереживо, в срібну павутину. Дитяча  рука творить красу. Письмо – це мистецтво, творчість, краса. А щоб це дійсно було так, треба дуже красиво і охайно писати. Ой, діти, а хто це до нас стукає?</w:t>
      </w:r>
    </w:p>
    <w:p w:rsidR="00551A6E" w:rsidRPr="006E240D" w:rsidRDefault="00551A6E" w:rsidP="006E240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Корол</w:t>
      </w:r>
      <w:r w:rsidRPr="006E240D">
        <w:rPr>
          <w:rFonts w:ascii="Times New Roman" w:hAnsi="Times New Roman"/>
          <w:b/>
          <w:i/>
          <w:sz w:val="28"/>
          <w:szCs w:val="28"/>
        </w:rPr>
        <w:t>ь</w:t>
      </w:r>
      <w:r w:rsidRPr="006E240D">
        <w:rPr>
          <w:rFonts w:ascii="Times New Roman" w:hAnsi="Times New Roman"/>
          <w:b/>
          <w:sz w:val="28"/>
          <w:szCs w:val="28"/>
          <w:lang w:val="uk-UA"/>
        </w:rPr>
        <w:t>:</w:t>
      </w:r>
      <w:r w:rsidRPr="006E240D">
        <w:rPr>
          <w:rFonts w:ascii="Times New Roman" w:hAnsi="Times New Roman"/>
          <w:sz w:val="28"/>
          <w:szCs w:val="28"/>
          <w:lang w:val="uk-UA"/>
        </w:rPr>
        <w:t xml:space="preserve"> У моєму королівстві Зошитове свято.</w:t>
      </w:r>
    </w:p>
    <w:p w:rsidR="00551A6E" w:rsidRDefault="00551A6E" w:rsidP="006E240D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Вітаю всіх школяриків! Привіт усім малятам!</w:t>
      </w:r>
    </w:p>
    <w:p w:rsidR="00551A6E" w:rsidRPr="006E240D" w:rsidRDefault="00551A6E" w:rsidP="006E240D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Виходять зошити.</w:t>
      </w:r>
    </w:p>
    <w:p w:rsidR="00551A6E" w:rsidRPr="006E240D" w:rsidRDefault="00551A6E" w:rsidP="006E240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Зошит я  - фігура головна. Велика в мене є рідня:</w:t>
      </w:r>
    </w:p>
    <w:p w:rsidR="00551A6E" w:rsidRPr="006E240D" w:rsidRDefault="00551A6E" w:rsidP="006E240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Мої братики маленькі, і товстенькі, і тоненькі,</w:t>
      </w:r>
    </w:p>
    <w:p w:rsidR="00551A6E" w:rsidRPr="006E240D" w:rsidRDefault="00551A6E" w:rsidP="006E240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І старенькі, і нові – мої діти дорогі.</w:t>
      </w:r>
    </w:p>
    <w:p w:rsidR="00551A6E" w:rsidRPr="006E240D" w:rsidRDefault="00551A6E" w:rsidP="006E240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Розмальовані чудово – в платтях різнокольорових.</w:t>
      </w:r>
    </w:p>
    <w:p w:rsidR="00551A6E" w:rsidRPr="006E240D" w:rsidRDefault="00551A6E" w:rsidP="006E240D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Зошит в клітинку</w:t>
      </w:r>
      <w:r w:rsidRPr="006E240D">
        <w:rPr>
          <w:rFonts w:ascii="Times New Roman" w:hAnsi="Times New Roman"/>
          <w:b/>
          <w:sz w:val="28"/>
          <w:szCs w:val="28"/>
          <w:lang w:val="uk-UA"/>
        </w:rPr>
        <w:t>:</w:t>
      </w:r>
      <w:r w:rsidRPr="006E240D">
        <w:rPr>
          <w:rFonts w:ascii="Times New Roman" w:hAnsi="Times New Roman"/>
          <w:sz w:val="28"/>
          <w:szCs w:val="28"/>
          <w:lang w:val="uk-UA"/>
        </w:rPr>
        <w:t xml:space="preserve"> Я зошит з математики. На моїх сторінках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              Гарно виводьте цифри в клітинках.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Зошит з письма</w:t>
      </w:r>
      <w:r w:rsidRPr="006E240D">
        <w:rPr>
          <w:rFonts w:ascii="Times New Roman" w:hAnsi="Times New Roman"/>
          <w:sz w:val="28"/>
          <w:szCs w:val="28"/>
          <w:lang w:val="uk-UA"/>
        </w:rPr>
        <w:t>: Хто першокласнику писати допоможе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         Як не в косу лінійку зошит!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         Я всім вам можу підказати,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         Як рівнесенько писати.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Зошит у лінію</w:t>
      </w:r>
      <w:r w:rsidRPr="006E240D">
        <w:rPr>
          <w:rFonts w:ascii="Times New Roman" w:hAnsi="Times New Roman"/>
          <w:sz w:val="28"/>
          <w:szCs w:val="28"/>
          <w:lang w:val="uk-UA"/>
        </w:rPr>
        <w:t>: Подивіться ви на мене: я – це зошит для письма.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        В мене лінія широка і косої вже нема.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        Щоб красиво написати, треба всім попрацювати.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Чернетка</w:t>
      </w:r>
      <w:r w:rsidRPr="006E240D">
        <w:rPr>
          <w:rFonts w:ascii="Times New Roman" w:hAnsi="Times New Roman"/>
          <w:sz w:val="28"/>
          <w:szCs w:val="28"/>
          <w:lang w:val="uk-UA"/>
        </w:rPr>
        <w:t>: У кожного школярика є найперший зошит.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Зветься він чернеткою – ваш помічник хороший.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Зошити</w:t>
      </w:r>
      <w:r w:rsidRPr="006E240D">
        <w:rPr>
          <w:rFonts w:ascii="Times New Roman" w:hAnsi="Times New Roman"/>
          <w:sz w:val="28"/>
          <w:szCs w:val="28"/>
          <w:lang w:val="uk-UA"/>
        </w:rPr>
        <w:t>: Зошит дуже люблять діти, бо без нього ніяк жити.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На уроках, в школі, вдома зошит вчить нас без втоми.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На лінійках і в клітинках ручка пише без зупинки.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Зошит всім потрібен дуже, бережи мене, мій друже!</w:t>
      </w:r>
    </w:p>
    <w:p w:rsidR="00551A6E" w:rsidRDefault="00551A6E" w:rsidP="006E240D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Будь завжди охайним сам, уникай дірок і плям!</w:t>
      </w:r>
    </w:p>
    <w:p w:rsidR="00551A6E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Король</w:t>
      </w:r>
      <w:r w:rsidRPr="006E240D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А зараз відгадайте загадки.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Він нам як мама дорогий,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Він хоче нас навчити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Любити край чудовий свій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Це мудрий наш …(учитель).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Виводить букви і слова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Ота цікава штучка,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В руці виблискує здаля ,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Нова гарненька …(ручка).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Ось до класу всіх скликає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Голосистий наш дзвінок.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І ми радо поспішаєм 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Не в садок, а на …(урок).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Невеличка хатка,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Там живуть малятка.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Ми їх гостроносих,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У портфелях носим(олівці).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Дуже я потрібна всім – 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І дорослим і малим.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Всіх я розуму учу,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А сама завжди мовчу (книжка).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Для письма сказати прошу,</w:t>
      </w:r>
    </w:p>
    <w:p w:rsidR="00551A6E" w:rsidRPr="006E240D" w:rsidRDefault="00551A6E" w:rsidP="006E240D">
      <w:pPr>
        <w:rPr>
          <w:rFonts w:ascii="Times New Roman" w:hAnsi="Times New Roman"/>
          <w:sz w:val="28"/>
          <w:szCs w:val="28"/>
          <w:lang w:val="en-US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Що потрібно взяти?(Зошит)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Король</w:t>
      </w:r>
      <w:r w:rsidRPr="006E240D">
        <w:rPr>
          <w:rFonts w:ascii="Times New Roman" w:hAnsi="Times New Roman"/>
          <w:sz w:val="28"/>
          <w:szCs w:val="28"/>
          <w:lang w:val="uk-UA"/>
        </w:rPr>
        <w:t>: В моєму королівстві такий закон панує: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Кожен школярик свій зошит шанує.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В мене друзів є багато, я всіх запрошую на свято!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i/>
          <w:sz w:val="28"/>
          <w:szCs w:val="28"/>
          <w:lang w:val="uk-UA"/>
        </w:rPr>
        <w:t>Виходять друзі Зошитів</w:t>
      </w:r>
      <w:r w:rsidRPr="006E240D">
        <w:rPr>
          <w:rFonts w:ascii="Times New Roman" w:hAnsi="Times New Roman"/>
          <w:sz w:val="28"/>
          <w:szCs w:val="28"/>
          <w:lang w:val="uk-UA"/>
        </w:rPr>
        <w:t>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Обкладинка</w:t>
      </w:r>
      <w:r w:rsidRPr="006E240D">
        <w:rPr>
          <w:rFonts w:ascii="Times New Roman" w:hAnsi="Times New Roman"/>
          <w:sz w:val="28"/>
          <w:szCs w:val="28"/>
          <w:lang w:val="uk-UA"/>
        </w:rPr>
        <w:t>: Я обкладинка тоненька, така прозора і легенька.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  Зошитові я служу, його від бруду бережу.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  Одягни мене мерщій – охайним буде зошит твій!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sz w:val="28"/>
          <w:szCs w:val="28"/>
          <w:lang w:val="uk-UA"/>
        </w:rPr>
        <w:t>Ручка</w:t>
      </w:r>
      <w:r w:rsidRPr="006E240D">
        <w:rPr>
          <w:rFonts w:ascii="Times New Roman" w:hAnsi="Times New Roman"/>
          <w:sz w:val="28"/>
          <w:szCs w:val="28"/>
          <w:lang w:val="uk-UA"/>
        </w:rPr>
        <w:t>: Ну, а я – найголовніша, найстаріша, наймудріша.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Вчу я гарно всіх писати та розумними ставати.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Олівець</w:t>
      </w:r>
      <w:r w:rsidRPr="006E240D">
        <w:rPr>
          <w:rFonts w:ascii="Times New Roman" w:hAnsi="Times New Roman"/>
          <w:sz w:val="28"/>
          <w:szCs w:val="28"/>
          <w:lang w:val="uk-UA"/>
        </w:rPr>
        <w:t>: Я олівець-малювець, я дуже давній мудрець.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Я із гумкою дружу, й лінійкою дорожу.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Я перш ніж ручка,  народився. І з нею теж я подружився.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Лінійка</w:t>
      </w:r>
      <w:r w:rsidRPr="006E240D">
        <w:rPr>
          <w:rFonts w:ascii="Times New Roman" w:hAnsi="Times New Roman"/>
          <w:sz w:val="28"/>
          <w:szCs w:val="28"/>
          <w:lang w:val="uk-UA"/>
        </w:rPr>
        <w:t>: Я лінієчка тендітна, дуже крихітна і ніжна.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У кожнім зошиті працюю і рівно лінії малюю.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З моїм другом Олівцем дуже дружно ми живем.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Гумка</w:t>
      </w:r>
      <w:r w:rsidRPr="006E240D">
        <w:rPr>
          <w:rFonts w:ascii="Times New Roman" w:hAnsi="Times New Roman"/>
          <w:sz w:val="28"/>
          <w:szCs w:val="28"/>
          <w:lang w:val="uk-UA"/>
        </w:rPr>
        <w:t>: А я – Гумочка мала. Виручаю всіх здавна: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Олівцю допомагаю – помилки я виправляю.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Папка</w:t>
      </w:r>
      <w:r w:rsidRPr="006E240D">
        <w:rPr>
          <w:rFonts w:ascii="Times New Roman" w:hAnsi="Times New Roman"/>
          <w:sz w:val="28"/>
          <w:szCs w:val="28"/>
          <w:lang w:val="uk-UA"/>
        </w:rPr>
        <w:t xml:space="preserve">: Я теж не менш важлива штука, 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Без мене в зошитів виростають вуха.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Я  - Папка. Зошити візьми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І в мене всі їх поклади.</w:t>
      </w:r>
    </w:p>
    <w:p w:rsidR="00551A6E" w:rsidRPr="006E240D" w:rsidRDefault="00551A6E" w:rsidP="006E240D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6E240D">
        <w:rPr>
          <w:rFonts w:ascii="Times New Roman" w:hAnsi="Times New Roman"/>
          <w:i/>
          <w:sz w:val="28"/>
          <w:szCs w:val="28"/>
          <w:lang w:val="uk-UA"/>
        </w:rPr>
        <w:t>Вибігає Клякса.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Клякса</w:t>
      </w:r>
      <w:r w:rsidRPr="006E240D">
        <w:rPr>
          <w:rFonts w:ascii="Times New Roman" w:hAnsi="Times New Roman"/>
          <w:sz w:val="28"/>
          <w:szCs w:val="28"/>
          <w:lang w:val="uk-UA"/>
        </w:rPr>
        <w:t>: Фі, які противні діти: мене забули запросити!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Буду зараз я вам мститись, ваші зошити бруднити!</w:t>
      </w:r>
    </w:p>
    <w:p w:rsidR="00551A6E" w:rsidRPr="006E240D" w:rsidRDefault="00551A6E" w:rsidP="006E240D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6E240D">
        <w:rPr>
          <w:rFonts w:ascii="Times New Roman" w:hAnsi="Times New Roman"/>
          <w:i/>
          <w:sz w:val="28"/>
          <w:szCs w:val="28"/>
          <w:lang w:val="uk-UA"/>
        </w:rPr>
        <w:t>(Вішає плями на зошити)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Допоможу забрудниться, Клякса я, або Плямиця.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З школярами я дружу, плями в зошиті саджу.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Ось який в мене врожай! Хоч виставку відкривай!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Роботи в мене так багато! Люблять всі мене малята!</w:t>
      </w:r>
    </w:p>
    <w:p w:rsidR="00551A6E" w:rsidRPr="006E240D" w:rsidRDefault="00551A6E" w:rsidP="006E240D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6E240D">
        <w:rPr>
          <w:rFonts w:ascii="Times New Roman" w:hAnsi="Times New Roman"/>
          <w:i/>
          <w:sz w:val="28"/>
          <w:szCs w:val="28"/>
          <w:lang w:val="uk-UA"/>
        </w:rPr>
        <w:t>(З’являється тітка Лінь)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Лінь Тітка</w:t>
      </w:r>
      <w:r w:rsidRPr="006E240D">
        <w:rPr>
          <w:rFonts w:ascii="Times New Roman" w:hAnsi="Times New Roman"/>
          <w:sz w:val="28"/>
          <w:szCs w:val="28"/>
          <w:lang w:val="uk-UA"/>
        </w:rPr>
        <w:t>: А я звуся тітка Лінь. За вами ходжу я, як тінь.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 Лінуйтесь, дітки, і не вчить уроки!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 Не треба зайвої мороки!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Робіть багато різних плям -  тоді цукерку я вам дам!</w:t>
      </w:r>
    </w:p>
    <w:p w:rsidR="00551A6E" w:rsidRPr="006E240D" w:rsidRDefault="00551A6E" w:rsidP="006E240D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6E240D">
        <w:rPr>
          <w:rFonts w:ascii="Times New Roman" w:hAnsi="Times New Roman"/>
          <w:i/>
          <w:sz w:val="28"/>
          <w:szCs w:val="28"/>
          <w:lang w:val="uk-UA"/>
        </w:rPr>
        <w:t>(Показує цукерку)</w:t>
      </w:r>
    </w:p>
    <w:p w:rsidR="00551A6E" w:rsidRPr="006E240D" w:rsidRDefault="00551A6E" w:rsidP="006E240D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6E240D">
        <w:rPr>
          <w:rFonts w:ascii="Times New Roman" w:hAnsi="Times New Roman"/>
          <w:i/>
          <w:sz w:val="28"/>
          <w:szCs w:val="28"/>
          <w:lang w:val="uk-UA"/>
        </w:rPr>
        <w:t>( Виходять Зошити-Замазури)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1-й учень</w:t>
      </w:r>
      <w:r w:rsidRPr="006E240D">
        <w:rPr>
          <w:rFonts w:ascii="Times New Roman" w:hAnsi="Times New Roman"/>
          <w:sz w:val="28"/>
          <w:szCs w:val="28"/>
          <w:lang w:val="uk-UA"/>
        </w:rPr>
        <w:t xml:space="preserve"> (про Юлічку).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Мама Юлічці в книгарні зошити купила гарні.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Юля руки не помила, зразу в них писати сіла.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Стільки плям вона зробила! 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Коли Юлічка писала, на полях ручку витирала.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Став папір такий брудний, хоч бери його і мий!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2-й учень</w:t>
      </w:r>
      <w:r w:rsidRPr="006E240D">
        <w:rPr>
          <w:rFonts w:ascii="Times New Roman" w:hAnsi="Times New Roman"/>
          <w:sz w:val="28"/>
          <w:szCs w:val="28"/>
          <w:lang w:val="uk-UA"/>
        </w:rPr>
        <w:t xml:space="preserve"> (про Ромчика).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Дивіться, хлоп’ята: оце хлопчик Рома, 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Скажіть, вам не стрівся такий замазура?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У класі сидить він, розвісивши вуха,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Нічого не пише, нікого не слуха!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А в зошиті в нього, мов курка блукала,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Ще й лапками кожну сторінку торкала.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І що там таке – не вчитаєш нічого…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Скажіть, ви не бачили хлопця такого?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Чи, може, когось, хто у вас на прикметі,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Ви зараз у цім упізнали портреті?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Король</w:t>
      </w:r>
      <w:r w:rsidRPr="006E240D">
        <w:rPr>
          <w:rFonts w:ascii="Times New Roman" w:hAnsi="Times New Roman"/>
          <w:sz w:val="28"/>
          <w:szCs w:val="28"/>
          <w:lang w:val="uk-UA"/>
        </w:rPr>
        <w:t>: В нас школярики охайні!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Плямо, геть тікай негайно!</w:t>
      </w:r>
    </w:p>
    <w:p w:rsidR="00551A6E" w:rsidRPr="006E240D" w:rsidRDefault="00551A6E" w:rsidP="006E240D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6E240D">
        <w:rPr>
          <w:rFonts w:ascii="Times New Roman" w:hAnsi="Times New Roman"/>
          <w:i/>
          <w:sz w:val="28"/>
          <w:szCs w:val="28"/>
          <w:lang w:val="uk-UA"/>
        </w:rPr>
        <w:t>(Клякса, тітка Лінь утікають).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Хороший учень</w:t>
      </w:r>
      <w:r w:rsidRPr="006E240D">
        <w:rPr>
          <w:rFonts w:ascii="Times New Roman" w:hAnsi="Times New Roman"/>
          <w:sz w:val="28"/>
          <w:szCs w:val="28"/>
          <w:lang w:val="uk-UA"/>
        </w:rPr>
        <w:t>: Дуже я люблю свій зошит, він на мене такий схожий!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       Я на ньому не лежу, гарні літери пишу.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       На полях я не малюю, обкладинку не фарбую.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       Всі сторіночки чистенькі – ані плямочки, біленькі.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       Ручка гарно в мене пише, бруд ніколи не залишить.   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          Дірки гумкою не роблю – дуже зошит свій люблю!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Зошити</w:t>
      </w:r>
      <w:r w:rsidRPr="006E240D">
        <w:rPr>
          <w:rFonts w:ascii="Times New Roman" w:hAnsi="Times New Roman"/>
          <w:sz w:val="28"/>
          <w:szCs w:val="28"/>
          <w:lang w:val="uk-UA"/>
        </w:rPr>
        <w:t>: 1.Якщо зошит в плямах синіх, пошматований, брудний,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Якщо загнуті сторінки, зошит м’ятий і страшний,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2.І обкладинка – ну й горе! – помальована – ах, ах,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 Ніби вчора побувала в Людожерових руках – 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3.Власник зошита такого неохайний, всім відомо!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               Зошит, діти – це не гра, це – обличчя школяра!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Король</w:t>
      </w:r>
      <w:r w:rsidRPr="006E240D">
        <w:rPr>
          <w:rFonts w:ascii="Times New Roman" w:hAnsi="Times New Roman"/>
          <w:sz w:val="28"/>
          <w:szCs w:val="28"/>
          <w:lang w:val="uk-UA"/>
        </w:rPr>
        <w:t>: Діти! Слухайте наказ!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 Нагородити хочу вас!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На жаль, не всіх, а тільки тих,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У кого зошити кращі за всіх.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Я, Король Королівства Зошитів, нагороджую!.</w:t>
      </w:r>
    </w:p>
    <w:p w:rsidR="00551A6E" w:rsidRPr="006E240D" w:rsidRDefault="00551A6E" w:rsidP="006E240D">
      <w:pPr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6E240D">
        <w:rPr>
          <w:rFonts w:ascii="Times New Roman" w:hAnsi="Times New Roman"/>
          <w:i/>
          <w:sz w:val="28"/>
          <w:szCs w:val="28"/>
          <w:lang w:val="uk-UA"/>
        </w:rPr>
        <w:t>(нагороджують учнів за кращі зошити)</w:t>
      </w:r>
    </w:p>
    <w:p w:rsidR="00551A6E" w:rsidRPr="006E240D" w:rsidRDefault="00551A6E" w:rsidP="006E240D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Учень.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Бережи свою парту і зошит,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Книгу, клас свій бережи,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Бо затрачені тут кошти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Немалі,що не кажи.</w:t>
      </w:r>
    </w:p>
    <w:p w:rsidR="00551A6E" w:rsidRPr="006E240D" w:rsidRDefault="00551A6E" w:rsidP="006E240D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Учениця.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Нашу школу, парту, зошит – 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Все це нам дала держава.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Берегти майно громадське – 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Наша це найперша справа.</w:t>
      </w:r>
    </w:p>
    <w:p w:rsidR="00551A6E" w:rsidRPr="006E240D" w:rsidRDefault="00551A6E" w:rsidP="006E240D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Учень.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Щоб в житті щасливим бути,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Треба добре потрудитись.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Головне собі збагнути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Й наполегливо трудитись.</w:t>
      </w:r>
    </w:p>
    <w:p w:rsidR="00551A6E" w:rsidRPr="006E240D" w:rsidRDefault="00551A6E" w:rsidP="006E240D">
      <w:pPr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551A6E" w:rsidRPr="006E240D" w:rsidRDefault="00551A6E" w:rsidP="006E240D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>Актори</w:t>
      </w:r>
      <w:r w:rsidRPr="006E240D">
        <w:rPr>
          <w:rFonts w:ascii="Times New Roman" w:hAnsi="Times New Roman"/>
          <w:sz w:val="28"/>
          <w:szCs w:val="28"/>
          <w:lang w:val="uk-UA"/>
        </w:rPr>
        <w:t>:</w:t>
      </w:r>
      <w:r w:rsidRPr="006E240D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- Хоч закінчується свято, пам’ятайте всі, малята: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 xml:space="preserve">Старанно треба всім писати, не дрімати і не спати, 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Всі домашні завдання на «відмінно» готувати.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Вчіться, діти, всі відмінно і поводьтеся сумлінно,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sz w:val="28"/>
          <w:szCs w:val="28"/>
          <w:lang w:val="uk-UA"/>
        </w:rPr>
        <w:t>Щоб батьки могли радіти, що такі в них гарні діти!</w:t>
      </w:r>
    </w:p>
    <w:p w:rsidR="00551A6E" w:rsidRPr="006E240D" w:rsidRDefault="00551A6E" w:rsidP="006E240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E240D">
        <w:rPr>
          <w:rFonts w:ascii="Times New Roman" w:hAnsi="Times New Roman"/>
          <w:i/>
          <w:sz w:val="28"/>
          <w:szCs w:val="28"/>
          <w:lang w:val="uk-UA"/>
        </w:rPr>
        <w:t>Разом</w:t>
      </w:r>
      <w:r w:rsidRPr="006E240D">
        <w:rPr>
          <w:rFonts w:ascii="Times New Roman" w:hAnsi="Times New Roman"/>
          <w:sz w:val="28"/>
          <w:szCs w:val="28"/>
          <w:lang w:val="uk-UA"/>
        </w:rPr>
        <w:t>: Родина Зошитів каже вам «До побачення!»</w:t>
      </w:r>
    </w:p>
    <w:sectPr w:rsidR="00551A6E" w:rsidRPr="006E240D" w:rsidSect="006E240D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38F"/>
    <w:multiLevelType w:val="hybridMultilevel"/>
    <w:tmpl w:val="487A00C2"/>
    <w:lvl w:ilvl="0" w:tplc="5FA4A87C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1B29"/>
    <w:rsid w:val="00023F98"/>
    <w:rsid w:val="0002729E"/>
    <w:rsid w:val="00031B29"/>
    <w:rsid w:val="00057633"/>
    <w:rsid w:val="000869AD"/>
    <w:rsid w:val="00161E42"/>
    <w:rsid w:val="001F7752"/>
    <w:rsid w:val="002C79A8"/>
    <w:rsid w:val="003902AB"/>
    <w:rsid w:val="003F316D"/>
    <w:rsid w:val="00420F84"/>
    <w:rsid w:val="004665F4"/>
    <w:rsid w:val="004E0C69"/>
    <w:rsid w:val="00551A6E"/>
    <w:rsid w:val="0057249D"/>
    <w:rsid w:val="005D39E6"/>
    <w:rsid w:val="006E240D"/>
    <w:rsid w:val="00760BB6"/>
    <w:rsid w:val="008173B9"/>
    <w:rsid w:val="00874332"/>
    <w:rsid w:val="00986DE7"/>
    <w:rsid w:val="0098711A"/>
    <w:rsid w:val="009D4DB4"/>
    <w:rsid w:val="00A65626"/>
    <w:rsid w:val="00A97A01"/>
    <w:rsid w:val="00BA29FA"/>
    <w:rsid w:val="00BB1F40"/>
    <w:rsid w:val="00C20B37"/>
    <w:rsid w:val="00C929DD"/>
    <w:rsid w:val="00CC40FC"/>
    <w:rsid w:val="00D0011A"/>
    <w:rsid w:val="00D11B87"/>
    <w:rsid w:val="00E0255A"/>
    <w:rsid w:val="00E02B3B"/>
    <w:rsid w:val="00E55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49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576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229</TotalTime>
  <Pages>7</Pages>
  <Words>1027</Words>
  <Characters>5857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4lex1ios</dc:creator>
  <cp:keywords/>
  <dc:description/>
  <cp:lastModifiedBy>1</cp:lastModifiedBy>
  <cp:revision>63</cp:revision>
  <dcterms:created xsi:type="dcterms:W3CDTF">2012-12-03T14:56:00Z</dcterms:created>
  <dcterms:modified xsi:type="dcterms:W3CDTF">2014-02-23T20:51:00Z</dcterms:modified>
</cp:coreProperties>
</file>